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0B9809F8" w14:textId="77777777" w:rsidR="008204B9" w:rsidRPr="00774FBA" w:rsidRDefault="008204B9" w:rsidP="008204B9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62C33707" w14:textId="45001C27" w:rsidR="008204B9" w:rsidRPr="00774FBA" w:rsidRDefault="008204B9" w:rsidP="008204B9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57165982">
        <w:rPr>
          <w:rFonts w:ascii="Helvetica" w:hAnsi="Helvetica" w:cs="Courier New"/>
          <w:sz w:val="20"/>
          <w:szCs w:val="20"/>
        </w:rPr>
        <w:t xml:space="preserve">Erforderlich sind </w:t>
      </w:r>
      <w:r w:rsidRPr="002435A6">
        <w:rPr>
          <w:rFonts w:ascii="Helvetica" w:hAnsi="Helvetica" w:cs="Courier New"/>
          <w:b/>
          <w:bCs/>
          <w:sz w:val="20"/>
          <w:szCs w:val="20"/>
        </w:rPr>
        <w:t xml:space="preserve">mindestens </w:t>
      </w:r>
      <w:r w:rsidR="002435A6" w:rsidRPr="002435A6">
        <w:rPr>
          <w:rFonts w:ascii="Helvetica" w:hAnsi="Helvetica" w:cs="Courier New"/>
          <w:b/>
          <w:bCs/>
          <w:sz w:val="20"/>
          <w:szCs w:val="20"/>
        </w:rPr>
        <w:t>2 Referenzen</w:t>
      </w:r>
      <w:r w:rsidR="002435A6" w:rsidRPr="002435A6">
        <w:rPr>
          <w:rFonts w:ascii="Helvetica" w:hAnsi="Helvetica" w:cs="Courier New"/>
          <w:sz w:val="20"/>
          <w:szCs w:val="20"/>
        </w:rPr>
        <w:t>, im Rahmen derer eine Live-Show aus dem Bereich Musik inhaltlich konzipiert, geplant und umgesetzt wurde, inkl. Medienproduktion mit dazugehöriger Postproduktion</w:t>
      </w:r>
      <w:r w:rsidRPr="57165982">
        <w:rPr>
          <w:rFonts w:ascii="Helvetica" w:hAnsi="Helvetica" w:cs="Courier New"/>
          <w:sz w:val="20"/>
          <w:szCs w:val="20"/>
        </w:rPr>
        <w:t xml:space="preserve"> </w:t>
      </w:r>
    </w:p>
    <w:p w14:paraId="7622E065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Dabei muss die vorgesehene Projektleitung in einer vergleichbaren Stellung (z.B. als Projektleitung oder stellvertretende Projektleitung) tätig gewesen sein.</w:t>
      </w:r>
    </w:p>
    <w:p w14:paraId="330783F2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425D9B21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14:paraId="6EC77ECD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76586605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 xml:space="preserve">Bei Angabe einer </w:t>
      </w:r>
      <w:r w:rsidRPr="00CF6314">
        <w:rPr>
          <w:rFonts w:ascii="Helvetica" w:hAnsi="Helvetica" w:cs="Courier New"/>
          <w:b/>
          <w:bCs/>
          <w:sz w:val="20"/>
        </w:rPr>
        <w:t>größeren Anzahl</w:t>
      </w:r>
      <w:r w:rsidRPr="00774FBA">
        <w:rPr>
          <w:rFonts w:ascii="Helvetica" w:hAnsi="Helvetica" w:cs="Courier New"/>
          <w:sz w:val="20"/>
        </w:rPr>
        <w:t xml:space="preserve"> von Referenzen kann dieses </w:t>
      </w:r>
      <w:r w:rsidRPr="00CF6314">
        <w:rPr>
          <w:rFonts w:ascii="Helvetica" w:hAnsi="Helvetica" w:cs="Courier New"/>
          <w:b/>
          <w:bCs/>
          <w:sz w:val="20"/>
        </w:rPr>
        <w:t>Formblatt kopiert</w:t>
      </w:r>
      <w:r w:rsidRPr="00774FBA">
        <w:rPr>
          <w:rFonts w:ascii="Helvetica" w:hAnsi="Helvetica" w:cs="Courier New"/>
          <w:sz w:val="20"/>
        </w:rPr>
        <w:t xml:space="preserve"> und mehrfach eingereicht werden.</w:t>
      </w:r>
    </w:p>
    <w:p w14:paraId="2D887C39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6719CAA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 w:rsidTr="00A40413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Content>
              <w:p w14:paraId="304FCBA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Content>
              <w:p w14:paraId="00988B2E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 w:rsidTr="00A40413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Ausführliche Beschreibung des Projekts hinsichtlich Gegenstands und Umfang</w:t>
            </w:r>
          </w:p>
        </w:tc>
      </w:tr>
      <w:tr w:rsidR="008204B9" w:rsidRPr="00774FBA" w14:paraId="26E95230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Content>
              <w:p w14:paraId="090F3177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Content>
              <w:p w14:paraId="68DD969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 w:rsidTr="00A40413">
        <w:trPr>
          <w:trHeight w:val="567"/>
        </w:trPr>
        <w:tc>
          <w:tcPr>
            <w:tcW w:w="9615" w:type="dxa"/>
            <w:gridSpan w:val="2"/>
          </w:tcPr>
          <w:p w14:paraId="2E257D84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Content>
              <w:p w14:paraId="4C314D9F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Content>
              <w:p w14:paraId="66979B30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7285868A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Angaben für Rückfragen:</w:t>
            </w:r>
          </w:p>
        </w:tc>
      </w:tr>
      <w:tr w:rsidR="008204B9" w:rsidRPr="00774FBA" w14:paraId="71ADEEC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70BE2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8CFCA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CF2B6" w14:textId="77777777" w:rsidR="00B05474" w:rsidRDefault="00B05474" w:rsidP="00DD7759">
      <w:r>
        <w:separator/>
      </w:r>
    </w:p>
  </w:endnote>
  <w:endnote w:type="continuationSeparator" w:id="0">
    <w:p w14:paraId="602D1415" w14:textId="77777777" w:rsidR="00B05474" w:rsidRDefault="00B05474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38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E64C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C9DD1" w14:textId="77777777" w:rsidR="00B05474" w:rsidRDefault="00B05474" w:rsidP="00DD7759">
      <w:r>
        <w:separator/>
      </w:r>
    </w:p>
  </w:footnote>
  <w:footnote w:type="continuationSeparator" w:id="0">
    <w:p w14:paraId="1B5CF291" w14:textId="77777777" w:rsidR="00B05474" w:rsidRDefault="00B05474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CB2E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25C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1CC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435A6"/>
    <w:rsid w:val="00286827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E0ED3"/>
    <w:rsid w:val="0069461C"/>
    <w:rsid w:val="006D5637"/>
    <w:rsid w:val="00701199"/>
    <w:rsid w:val="007327C3"/>
    <w:rsid w:val="00774FBA"/>
    <w:rsid w:val="007754AF"/>
    <w:rsid w:val="008204B9"/>
    <w:rsid w:val="0082195D"/>
    <w:rsid w:val="0083330D"/>
    <w:rsid w:val="00895387"/>
    <w:rsid w:val="008B028F"/>
    <w:rsid w:val="009174E5"/>
    <w:rsid w:val="00995CE6"/>
    <w:rsid w:val="009C600B"/>
    <w:rsid w:val="00A51BA7"/>
    <w:rsid w:val="00AA2A7C"/>
    <w:rsid w:val="00B05474"/>
    <w:rsid w:val="00BB667F"/>
    <w:rsid w:val="00C1638A"/>
    <w:rsid w:val="00C40AC3"/>
    <w:rsid w:val="00C51053"/>
    <w:rsid w:val="00C84307"/>
    <w:rsid w:val="00C90BCA"/>
    <w:rsid w:val="00CC26BD"/>
    <w:rsid w:val="00CF6314"/>
    <w:rsid w:val="00D05E8A"/>
    <w:rsid w:val="00D27AE1"/>
    <w:rsid w:val="00D32A86"/>
    <w:rsid w:val="00D80BDE"/>
    <w:rsid w:val="00DD7759"/>
    <w:rsid w:val="00E3238B"/>
    <w:rsid w:val="00E33DEE"/>
    <w:rsid w:val="00FB4D17"/>
    <w:rsid w:val="10831A3B"/>
    <w:rsid w:val="448F8A9B"/>
    <w:rsid w:val="5716598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047B5B"/>
    <w:rsid w:val="000F24B8"/>
    <w:rsid w:val="00441BDA"/>
    <w:rsid w:val="00BD0652"/>
    <w:rsid w:val="00D27AE1"/>
    <w:rsid w:val="00FC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0652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7DDD5-6171-42C0-B1D3-E7F154D3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3</Pages>
  <Words>387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4</cp:revision>
  <dcterms:created xsi:type="dcterms:W3CDTF">2026-05-11T10:39:00Z</dcterms:created>
  <dcterms:modified xsi:type="dcterms:W3CDTF">2026-05-11T10:40:00Z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